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90E0E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KELET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9AD1F55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clerk.</w:t>
      </w:r>
    </w:p>
    <w:p w14:paraId="7197B719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</w:p>
    <w:p w14:paraId="64583543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</w:p>
    <w:p w14:paraId="27003CDC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to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Martyr, Essex.</w:t>
      </w:r>
    </w:p>
    <w:p w14:paraId="4F2B7E84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p.152)</w:t>
      </w:r>
    </w:p>
    <w:p w14:paraId="52A16971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</w:p>
    <w:p w14:paraId="1556E593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</w:p>
    <w:p w14:paraId="41B203DB" w14:textId="77777777" w:rsidR="00644E09" w:rsidRDefault="00644E09" w:rsidP="0064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3B768B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1E34" w14:textId="77777777" w:rsidR="00644E09" w:rsidRDefault="00644E09" w:rsidP="009139A6">
      <w:r>
        <w:separator/>
      </w:r>
    </w:p>
  </w:endnote>
  <w:endnote w:type="continuationSeparator" w:id="0">
    <w:p w14:paraId="2E7873DC" w14:textId="77777777" w:rsidR="00644E09" w:rsidRDefault="00644E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24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F5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E6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66AD6" w14:textId="77777777" w:rsidR="00644E09" w:rsidRDefault="00644E09" w:rsidP="009139A6">
      <w:r>
        <w:separator/>
      </w:r>
    </w:p>
  </w:footnote>
  <w:footnote w:type="continuationSeparator" w:id="0">
    <w:p w14:paraId="25509A89" w14:textId="77777777" w:rsidR="00644E09" w:rsidRDefault="00644E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7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AA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B5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E09"/>
    <w:rsid w:val="000666E0"/>
    <w:rsid w:val="002510B7"/>
    <w:rsid w:val="005C130B"/>
    <w:rsid w:val="00644E0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CE596"/>
  <w15:chartTrackingRefBased/>
  <w15:docId w15:val="{E9379FFF-C652-4793-910F-50B172AB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E0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2021-05-25T19:20:00Z</dcterms:created>
  <dcterms:modified xsi:type="dcterms:W3CDTF">2021-05-25T19:20:00Z</dcterms:modified>
</cp:coreProperties>
</file>